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89C50" w14:textId="77777777" w:rsidR="00A3042A" w:rsidRDefault="00A3042A" w:rsidP="00A3042A">
      <w:pPr>
        <w:pStyle w:val="NoSpacing"/>
        <w:rPr>
          <w:lang w:val="en-US"/>
        </w:rPr>
      </w:pPr>
      <w:r>
        <w:rPr>
          <w:u w:val="single"/>
          <w:lang w:val="en-US"/>
        </w:rPr>
        <w:t>Edward SAVAGE</w:t>
      </w:r>
      <w:r>
        <w:rPr>
          <w:lang w:val="en-US"/>
        </w:rPr>
        <w:t xml:space="preserve">        (fl.1493)</w:t>
      </w:r>
    </w:p>
    <w:p w14:paraId="2F119B1B" w14:textId="77777777" w:rsidR="00A3042A" w:rsidRDefault="00A3042A" w:rsidP="00A3042A">
      <w:pPr>
        <w:pStyle w:val="NoSpacing"/>
        <w:rPr>
          <w:lang w:val="en-US"/>
        </w:rPr>
      </w:pPr>
    </w:p>
    <w:p w14:paraId="51781FF7" w14:textId="77777777" w:rsidR="00A3042A" w:rsidRDefault="00A3042A" w:rsidP="00A3042A">
      <w:pPr>
        <w:pStyle w:val="NoSpacing"/>
        <w:rPr>
          <w:lang w:val="en-US"/>
        </w:rPr>
      </w:pPr>
    </w:p>
    <w:p w14:paraId="086F39AD" w14:textId="77777777" w:rsidR="00A3042A" w:rsidRDefault="00A3042A" w:rsidP="00A3042A">
      <w:pPr>
        <w:pStyle w:val="NoSpacing"/>
        <w:rPr>
          <w:lang w:val="en-US"/>
        </w:rPr>
      </w:pPr>
      <w:r>
        <w:rPr>
          <w:lang w:val="en-US"/>
        </w:rPr>
        <w:t>20 May1493</w:t>
      </w:r>
      <w:r>
        <w:rPr>
          <w:lang w:val="en-US"/>
        </w:rPr>
        <w:tab/>
        <w:t>He was on a commission of the peace for the West Riding of Yorkshire.</w:t>
      </w:r>
    </w:p>
    <w:p w14:paraId="2E044763" w14:textId="77777777" w:rsidR="00A3042A" w:rsidRDefault="00A3042A" w:rsidP="00A3042A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(C.P.R. 1485-94 p.508)</w:t>
      </w:r>
    </w:p>
    <w:p w14:paraId="75337AE0" w14:textId="77777777" w:rsidR="00A3042A" w:rsidRDefault="00A3042A" w:rsidP="00A3042A">
      <w:pPr>
        <w:pStyle w:val="NoSpacing"/>
        <w:rPr>
          <w:lang w:val="en-US"/>
        </w:rPr>
      </w:pPr>
    </w:p>
    <w:p w14:paraId="52FDE261" w14:textId="77777777" w:rsidR="00A3042A" w:rsidRDefault="00A3042A" w:rsidP="00A3042A">
      <w:pPr>
        <w:pStyle w:val="NoSpacing"/>
        <w:rPr>
          <w:lang w:val="en-US"/>
        </w:rPr>
      </w:pPr>
    </w:p>
    <w:p w14:paraId="70E27894" w14:textId="77777777" w:rsidR="00A3042A" w:rsidRDefault="00A3042A" w:rsidP="00A3042A">
      <w:pPr>
        <w:pStyle w:val="NoSpacing"/>
        <w:rPr>
          <w:lang w:val="en-US"/>
        </w:rPr>
      </w:pPr>
      <w:r>
        <w:rPr>
          <w:lang w:val="en-US"/>
        </w:rPr>
        <w:t>11 October 2025</w:t>
      </w:r>
    </w:p>
    <w:p w14:paraId="6D5476FE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628E2" w14:textId="77777777" w:rsidR="00A3042A" w:rsidRDefault="00A3042A" w:rsidP="00086E2C">
      <w:pPr>
        <w:spacing w:after="0" w:line="240" w:lineRule="auto"/>
      </w:pPr>
      <w:r>
        <w:separator/>
      </w:r>
    </w:p>
  </w:endnote>
  <w:endnote w:type="continuationSeparator" w:id="0">
    <w:p w14:paraId="486E8570" w14:textId="77777777" w:rsidR="00A3042A" w:rsidRDefault="00A3042A" w:rsidP="0008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92A2F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90288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3C28D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54260" w14:textId="77777777" w:rsidR="00A3042A" w:rsidRDefault="00A3042A" w:rsidP="00086E2C">
      <w:pPr>
        <w:spacing w:after="0" w:line="240" w:lineRule="auto"/>
      </w:pPr>
      <w:r>
        <w:separator/>
      </w:r>
    </w:p>
  </w:footnote>
  <w:footnote w:type="continuationSeparator" w:id="0">
    <w:p w14:paraId="188CDB2D" w14:textId="77777777" w:rsidR="00A3042A" w:rsidRDefault="00A3042A" w:rsidP="0008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87F3A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59330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9230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42A"/>
    <w:rsid w:val="00086E2C"/>
    <w:rsid w:val="000A2E7A"/>
    <w:rsid w:val="001E51D1"/>
    <w:rsid w:val="002244B7"/>
    <w:rsid w:val="00314D94"/>
    <w:rsid w:val="00617568"/>
    <w:rsid w:val="006E68FA"/>
    <w:rsid w:val="00A3042A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7CB13"/>
  <w15:chartTrackingRefBased/>
  <w15:docId w15:val="{339277A3-4D68-43A8-82EC-6C49953E3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A3042A"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</Template>
  <TotalTime>0</TotalTime>
  <Pages>1</Pages>
  <Words>23</Words>
  <Characters>135</Characters>
  <Application>Microsoft Office Word</Application>
  <DocSecurity>0</DocSecurity>
  <Lines>7</Lines>
  <Paragraphs>4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2025-10-14T20:45:00Z</dcterms:created>
  <dcterms:modified xsi:type="dcterms:W3CDTF">2025-10-14T20:45:00Z</dcterms:modified>
</cp:coreProperties>
</file>